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66C994E3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1B0E02">
        <w:rPr>
          <w:rFonts w:ascii="Arial" w:hAnsi="Arial" w:cs="Arial"/>
          <w:b/>
          <w:sz w:val="22"/>
          <w:szCs w:val="24"/>
        </w:rPr>
        <w:t>2</w:t>
      </w:r>
      <w:r w:rsidR="00AF7C84">
        <w:rPr>
          <w:rFonts w:ascii="Arial" w:hAnsi="Arial" w:cs="Arial"/>
          <w:b/>
          <w:sz w:val="22"/>
          <w:szCs w:val="24"/>
        </w:rPr>
        <w:t>bis-e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</w:t>
      </w:r>
      <w:r w:rsidR="008B7D52">
        <w:rPr>
          <w:rFonts w:ascii="Arial" w:hAnsi="Arial" w:cs="Arial"/>
          <w:b/>
          <w:sz w:val="22"/>
          <w:szCs w:val="24"/>
        </w:rPr>
        <w:t>4148</w:t>
      </w:r>
    </w:p>
    <w:p w14:paraId="11D9F0EF" w14:textId="4FDE5052" w:rsidR="00C8121F" w:rsidRPr="007E60E3" w:rsidRDefault="00D84944" w:rsidP="00C8121F">
      <w:pPr>
        <w:pStyle w:val="Footer"/>
        <w:jc w:val="both"/>
        <w:rPr>
          <w:b w:val="0"/>
          <w:bCs/>
          <w:i w:val="0"/>
          <w:sz w:val="22"/>
        </w:rPr>
      </w:pPr>
      <w:r w:rsidRPr="00D84944">
        <w:rPr>
          <w:rFonts w:cs="Arial"/>
          <w:i w:val="0"/>
          <w:sz w:val="22"/>
          <w:szCs w:val="24"/>
        </w:rPr>
        <w:t>E-meeting, April 17th – 26th, 2023</w:t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556D0BB1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8B7D52" w:rsidRPr="008B7D52">
        <w:rPr>
          <w:rFonts w:ascii="Arial" w:hAnsi="Arial"/>
          <w:sz w:val="22"/>
        </w:rPr>
        <w:t>Updated TR 38.843 including RAN1 agreements until RAN1#112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79FB46F4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 w:rsidR="008B7D52"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75B4EC51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</w:t>
      </w:r>
      <w:r w:rsidR="008B7D52">
        <w:rPr>
          <w:lang w:eastAsia="en-GB"/>
        </w:rPr>
        <w:t>including RAN1 agreements until RAN1#112 as captured in [2]-[5]</w:t>
      </w:r>
      <w:r w:rsidR="00CB1CC0">
        <w:rPr>
          <w:lang w:eastAsia="en-GB"/>
        </w:rPr>
        <w:t xml:space="preserve">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28A1B743" w14:textId="78C3620D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RP-221347, “</w:t>
      </w:r>
      <w:r w:rsidRPr="008B7D52">
        <w:t>Status report for SI Study on AI/ML for NR air interface</w:t>
      </w:r>
      <w:r>
        <w:t xml:space="preserve">” </w:t>
      </w:r>
      <w:r>
        <w:t>(RAN#9</w:t>
      </w:r>
      <w:r>
        <w:t>6</w:t>
      </w:r>
      <w:r>
        <w:t>)</w:t>
      </w:r>
    </w:p>
    <w:p w14:paraId="6B53B63E" w14:textId="273FF9DD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RP-222486, “</w:t>
      </w:r>
      <w:r w:rsidRPr="008B7D52">
        <w:t>Status report for SI Study on AI/ML for NR air interface</w:t>
      </w:r>
      <w:r>
        <w:t>” (</w:t>
      </w:r>
      <w:r>
        <w:t>RAN#9</w:t>
      </w:r>
      <w:r>
        <w:t>7e</w:t>
      </w:r>
      <w:r>
        <w:t>)</w:t>
      </w:r>
    </w:p>
    <w:p w14:paraId="644C9F57" w14:textId="01A773F1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RP-223127, “</w:t>
      </w:r>
      <w:r w:rsidRPr="008B7D52">
        <w:t>Status report for SI Study on AI/ML for NR air interface</w:t>
      </w:r>
      <w:r>
        <w:t xml:space="preserve">” </w:t>
      </w:r>
      <w:r>
        <w:t>(RAN#9</w:t>
      </w:r>
      <w:r>
        <w:t>8e</w:t>
      </w:r>
      <w:r>
        <w:t>)</w:t>
      </w:r>
    </w:p>
    <w:p w14:paraId="22A7BF84" w14:textId="38D69149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RP-230762, “</w:t>
      </w:r>
      <w:r w:rsidRPr="008B7D52">
        <w:t>Status report for SI Study on AI/ML for NR air interface</w:t>
      </w:r>
      <w:r>
        <w:t>” (RAN#99)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556EF" w14:textId="77777777" w:rsidR="002B67F9" w:rsidRDefault="002B67F9">
      <w:r>
        <w:separator/>
      </w:r>
    </w:p>
  </w:endnote>
  <w:endnote w:type="continuationSeparator" w:id="0">
    <w:p w14:paraId="04A545C8" w14:textId="77777777" w:rsidR="002B67F9" w:rsidRDefault="002B67F9">
      <w:r>
        <w:continuationSeparator/>
      </w:r>
    </w:p>
  </w:endnote>
  <w:endnote w:type="continuationNotice" w:id="1">
    <w:p w14:paraId="74332E7E" w14:textId="77777777" w:rsidR="002B67F9" w:rsidRDefault="002B67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FD60" w14:textId="77777777" w:rsidR="002B67F9" w:rsidRDefault="002B67F9">
      <w:r>
        <w:separator/>
      </w:r>
    </w:p>
  </w:footnote>
  <w:footnote w:type="continuationSeparator" w:id="0">
    <w:p w14:paraId="7E881ADC" w14:textId="77777777" w:rsidR="002B67F9" w:rsidRDefault="002B67F9">
      <w:r>
        <w:continuationSeparator/>
      </w:r>
    </w:p>
  </w:footnote>
  <w:footnote w:type="continuationNotice" w:id="1">
    <w:p w14:paraId="09580BB8" w14:textId="77777777" w:rsidR="002B67F9" w:rsidRDefault="002B67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141</Words>
  <Characters>819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2</cp:revision>
  <cp:lastPrinted>2020-02-14T19:36:00Z</cp:lastPrinted>
  <dcterms:created xsi:type="dcterms:W3CDTF">2023-04-24T13:01:00Z</dcterms:created>
  <dcterms:modified xsi:type="dcterms:W3CDTF">2023-04-24T13:01:00Z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